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CACE8EB" w:rsidR="00CC7E12" w:rsidRPr="005D25E5" w:rsidRDefault="00CC7E28" w:rsidP="005D25E5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A774D2" w:rsidRPr="003A1B1F">
        <w:rPr>
          <w:rFonts w:ascii="Verdana" w:hAnsi="Verdana"/>
          <w:b/>
          <w:bCs/>
        </w:rPr>
        <w:t>Opracowanie dokumentacji projektowej przebudowy sieci elektroenergetycznej na terenie działalności działania PGE Dystrybucja S.A. Oddział Białystok Rejonu Energetycznego Bielsk Podlaski - 9 części</w:t>
      </w:r>
      <w:r w:rsidR="00A774D2">
        <w:rPr>
          <w:rFonts w:ascii="Verdana" w:hAnsi="Verdana"/>
          <w:b/>
          <w:bCs/>
        </w:rPr>
        <w:t xml:space="preserve">, </w:t>
      </w:r>
      <w:r w:rsidRPr="00CC7E12">
        <w:rPr>
          <w:rFonts w:cstheme="minorHAnsi"/>
        </w:rPr>
        <w:t xml:space="preserve">nr </w:t>
      </w:r>
      <w:r w:rsidR="00930BFC" w:rsidRPr="00E66E5C">
        <w:rPr>
          <w:rFonts w:cstheme="minorHAnsi"/>
          <w:b/>
          <w:bCs/>
        </w:rPr>
        <w:t>POST/DYS/OB/GZ/0</w:t>
      </w:r>
      <w:r w:rsidR="00A774D2">
        <w:rPr>
          <w:rFonts w:cstheme="minorHAnsi"/>
          <w:b/>
          <w:bCs/>
        </w:rPr>
        <w:t>1528</w:t>
      </w:r>
      <w:r w:rsidR="00930BFC" w:rsidRPr="00E66E5C">
        <w:rPr>
          <w:rFonts w:cstheme="minorHAnsi"/>
          <w:b/>
          <w:bCs/>
        </w:rPr>
        <w:t>/2026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985707F" w14:textId="77777777" w:rsidR="00A774D2" w:rsidRPr="00C73DBB" w:rsidRDefault="00A774D2" w:rsidP="00A774D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F395B47" w:rsidR="00347E8D" w:rsidRPr="006B2C28" w:rsidRDefault="00A774D2" w:rsidP="00A774D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POST/DYS/OB/GZ/01528/2026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6C84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500"/>
    <w:rsid w:val="00412E5B"/>
    <w:rsid w:val="00417E23"/>
    <w:rsid w:val="004257E0"/>
    <w:rsid w:val="004367FB"/>
    <w:rsid w:val="00436F85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12B3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66C2"/>
    <w:rsid w:val="00930BFC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774D2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1883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7F16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0C4D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71D5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1528 - Załącznik nr 4 do SWZ - Oświadczenie wykluczenie.docx</dmsv2BaseFileName>
    <dmsv2BaseDisplayName xmlns="http://schemas.microsoft.com/sharepoint/v3">1528 - Załącznik nr 4 do SWZ - Oświadczenie wykluczenie</dmsv2BaseDisplayName>
    <dmsv2SWPP2ObjectNumber xmlns="http://schemas.microsoft.com/sharepoint/v3">POST/DYS/OB/GZ/01528/2026                         </dmsv2SWPP2ObjectNumber>
    <dmsv2SWPP2SumMD5 xmlns="http://schemas.microsoft.com/sharepoint/v3">89ba55dc17b71f4171fbb729adf9cc40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25021005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FJ3FSM7XJ42E-1195302456-2485</_dlc_DocId>
    <_dlc_DocIdUrl xmlns="a19cb1c7-c5c7-46d4-85ae-d83685407bba">
      <Url>https://swpp2.dms.gkpge.pl/sites/43/_layouts/15/DocIdRedir.aspx?ID=FJ3FSM7XJ42E-1195302456-2485</Url>
      <Description>FJ3FSM7XJ42E-1195302456-2485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4F0FC9-4CD9-44EC-ACE6-E835EB2373AB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AE875E9-C440-40AE-8D6C-398F717A3CD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3</Pages>
  <Words>808</Words>
  <Characters>4853</Characters>
  <Application>Microsoft Office Word</Application>
  <DocSecurity>0</DocSecurity>
  <Lines>40</Lines>
  <Paragraphs>11</Paragraphs>
  <ScaleCrop>false</ScaleCrop>
  <Company>PGE Systemy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24</cp:revision>
  <cp:lastPrinted>2024-07-15T11:21:00Z</cp:lastPrinted>
  <dcterms:created xsi:type="dcterms:W3CDTF">2025-01-15T13:15:00Z</dcterms:created>
  <dcterms:modified xsi:type="dcterms:W3CDTF">2026-04-23T08:41:00Z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1d537b50-b07f-4d54-8e91-81b4a5422cb3</vt:lpwstr>
  </property>
</Properties>
</file>